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B86298" w:rsidTr="00B862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298" w:rsidRDefault="00B86298" w:rsidP="00FF1ABC">
            <w:r>
              <w:t>Приложение 10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298" w:rsidRDefault="00B86298" w:rsidP="00FF1AB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86298" w:rsidTr="00B862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298" w:rsidRDefault="00B86298" w:rsidP="00BD56FF">
            <w:r>
              <w:t xml:space="preserve">от </w:t>
            </w:r>
            <w:r w:rsidR="00BD56FF">
              <w:t>23.04.2020</w:t>
            </w:r>
            <w:r w:rsidR="00CC3224">
              <w:t xml:space="preserve"> </w:t>
            </w:r>
            <w:r w:rsidR="00BD56FF">
              <w:t>№ 65-516</w:t>
            </w:r>
            <w:r>
              <w:t xml:space="preserve">    </w:t>
            </w:r>
          </w:p>
        </w:tc>
      </w:tr>
      <w:tr w:rsidR="00B86298" w:rsidTr="00B862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</w:tr>
      <w:tr w:rsidR="00B86298" w:rsidTr="00B86298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2020 год и на плановый период 2021 и 2022 годов</w:t>
            </w:r>
          </w:p>
        </w:tc>
      </w:tr>
      <w:tr w:rsidR="00B86298" w:rsidTr="00B8629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тыс. руб.</w:t>
            </w:r>
          </w:p>
        </w:tc>
      </w:tr>
      <w:tr w:rsidR="00B86298" w:rsidTr="00B86298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2020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2021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2022 год</w:t>
            </w:r>
          </w:p>
        </w:tc>
      </w:tr>
      <w:tr w:rsidR="00B86298" w:rsidTr="00B86298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298" w:rsidRDefault="00B86298" w:rsidP="00FF1AB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298" w:rsidRDefault="00B86298" w:rsidP="00FF1ABC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98" w:rsidRDefault="00B86298" w:rsidP="00FF1AB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98" w:rsidRDefault="00B86298" w:rsidP="00FF1AB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98" w:rsidRDefault="00B86298" w:rsidP="00FF1ABC"/>
        </w:tc>
      </w:tr>
    </w:tbl>
    <w:p w:rsidR="00B86298" w:rsidRPr="00B86298" w:rsidRDefault="00B8629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B86298" w:rsidTr="00B86298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298" w:rsidRDefault="00B86298" w:rsidP="00FF1ABC">
            <w:pPr>
              <w:jc w:val="center"/>
            </w:pPr>
            <w:r>
              <w:t>5</w:t>
            </w:r>
          </w:p>
        </w:tc>
      </w:tr>
      <w:tr w:rsidR="00B86298" w:rsidTr="00B86298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86298" w:rsidRDefault="00B86298" w:rsidP="00FF1AB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84 816,9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B86298" w:rsidP="00FF1AB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B86298" w:rsidP="00FF1ABC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2 560 000,0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B86298" w:rsidP="00FF1ABC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2 560 000,0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B86298" w:rsidP="00FF1AB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-2 560 000,0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B86298" w:rsidP="00FF1AB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-2 560 000,0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9155AA" w:rsidP="00FF1ABC">
            <w:r>
              <w:t>Бюджетные кредиты из</w:t>
            </w:r>
            <w:r w:rsidR="00B86298">
              <w:t xml:space="preserve">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9155AA" w:rsidP="00FF1ABC">
            <w:r>
              <w:t>Бюджетные кредиты из</w:t>
            </w:r>
            <w:r w:rsidR="00B86298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9155AA" w:rsidP="00FF1ABC">
            <w:r>
              <w:t>Получение бюджетных кредитов из</w:t>
            </w:r>
            <w:r w:rsidR="00B86298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9155AA" w:rsidP="00FF1ABC">
            <w:r>
              <w:t>Получение кредитов из</w:t>
            </w:r>
            <w:r w:rsidR="00B86298">
              <w:t xml:space="preserve">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9155AA" w:rsidP="00FF1ABC">
            <w:r>
              <w:t>Получение кредитов из</w:t>
            </w:r>
            <w:r w:rsidR="00B86298">
              <w:t xml:space="preserve">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900 000,0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B86298" w:rsidP="00FF1ABC">
            <w:r>
              <w:t>Погашение б</w:t>
            </w:r>
            <w:r w:rsidR="009155AA">
              <w:t>юджетных кредитов, полученных из</w:t>
            </w:r>
            <w: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B86298" w:rsidP="00FF1ABC">
            <w:r>
              <w:t>Погашение бюджета</w:t>
            </w:r>
            <w:r w:rsidR="009155AA">
              <w:t>ми городских округов кредитов из</w:t>
            </w:r>
            <w: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B86298" w:rsidRDefault="00B86298" w:rsidP="00FF1ABC">
            <w:r>
              <w:t>Погашение бюджета</w:t>
            </w:r>
            <w:r w:rsidR="009155AA">
              <w:t>ми городских округов кредитов из</w:t>
            </w:r>
            <w:r>
              <w:t xml:space="preserve">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-900 000,0</w:t>
            </w:r>
          </w:p>
        </w:tc>
      </w:tr>
      <w:tr w:rsidR="00B86298" w:rsidTr="00B86298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86298" w:rsidRDefault="00B86298" w:rsidP="00FF1ABC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86298" w:rsidRDefault="00B86298" w:rsidP="00FF1ABC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84 816,9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86298" w:rsidRDefault="00B86298" w:rsidP="00FF1ABC">
            <w:pPr>
              <w:jc w:val="right"/>
            </w:pPr>
            <w:r>
              <w:t> </w:t>
            </w:r>
          </w:p>
        </w:tc>
      </w:tr>
      <w:tr w:rsidR="00B86298" w:rsidTr="00B86298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98" w:rsidRDefault="00B86298" w:rsidP="00FF1ABC"/>
        </w:tc>
      </w:tr>
    </w:tbl>
    <w:p w:rsidR="00B86298" w:rsidRPr="002B14AF" w:rsidRDefault="00B86298" w:rsidP="00B86298"/>
    <w:p w:rsidR="00E2598B" w:rsidRPr="00B86298" w:rsidRDefault="00E2598B" w:rsidP="00B86298"/>
    <w:sectPr w:rsidR="00E2598B" w:rsidRPr="00B86298" w:rsidSect="00B8629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0C1" w:rsidRDefault="00B800C1" w:rsidP="00B86298">
      <w:r>
        <w:separator/>
      </w:r>
    </w:p>
  </w:endnote>
  <w:endnote w:type="continuationSeparator" w:id="1">
    <w:p w:rsidR="00B800C1" w:rsidRDefault="00B800C1" w:rsidP="00B86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0C1" w:rsidRDefault="00B800C1" w:rsidP="00B86298">
      <w:r>
        <w:separator/>
      </w:r>
    </w:p>
  </w:footnote>
  <w:footnote w:type="continuationSeparator" w:id="1">
    <w:p w:rsidR="00B800C1" w:rsidRDefault="00B800C1" w:rsidP="00B862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298" w:rsidRDefault="00722538" w:rsidP="0073152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8629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6298" w:rsidRDefault="00B862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298" w:rsidRDefault="00722538" w:rsidP="0073152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8629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56FF">
      <w:rPr>
        <w:rStyle w:val="a7"/>
        <w:noProof/>
      </w:rPr>
      <w:t>2</w:t>
    </w:r>
    <w:r>
      <w:rPr>
        <w:rStyle w:val="a7"/>
      </w:rPr>
      <w:fldChar w:fldCharType="end"/>
    </w:r>
  </w:p>
  <w:p w:rsidR="00B86298" w:rsidRDefault="00B862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B86298"/>
    <w:rsid w:val="0028192D"/>
    <w:rsid w:val="002C3F39"/>
    <w:rsid w:val="003E652B"/>
    <w:rsid w:val="006808C6"/>
    <w:rsid w:val="006B5106"/>
    <w:rsid w:val="00722538"/>
    <w:rsid w:val="0079354A"/>
    <w:rsid w:val="007C37C4"/>
    <w:rsid w:val="009155AA"/>
    <w:rsid w:val="00993B70"/>
    <w:rsid w:val="00A24CAF"/>
    <w:rsid w:val="00A66B4A"/>
    <w:rsid w:val="00B36544"/>
    <w:rsid w:val="00B800C1"/>
    <w:rsid w:val="00B86298"/>
    <w:rsid w:val="00B912FD"/>
    <w:rsid w:val="00B95448"/>
    <w:rsid w:val="00BD56FF"/>
    <w:rsid w:val="00CC3224"/>
    <w:rsid w:val="00D32B9E"/>
    <w:rsid w:val="00D54F46"/>
    <w:rsid w:val="00E2598B"/>
    <w:rsid w:val="00F6400A"/>
    <w:rsid w:val="00FB7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62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6298"/>
  </w:style>
  <w:style w:type="paragraph" w:styleId="a5">
    <w:name w:val="footer"/>
    <w:basedOn w:val="a"/>
    <w:link w:val="a6"/>
    <w:uiPriority w:val="99"/>
    <w:semiHidden/>
    <w:unhideWhenUsed/>
    <w:rsid w:val="00B862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6298"/>
  </w:style>
  <w:style w:type="character" w:styleId="a7">
    <w:name w:val="page number"/>
    <w:basedOn w:val="a0"/>
    <w:uiPriority w:val="99"/>
    <w:semiHidden/>
    <w:unhideWhenUsed/>
    <w:rsid w:val="00B862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6</cp:revision>
  <dcterms:created xsi:type="dcterms:W3CDTF">2020-04-10T13:27:00Z</dcterms:created>
  <dcterms:modified xsi:type="dcterms:W3CDTF">2020-04-22T13:48:00Z</dcterms:modified>
</cp:coreProperties>
</file>